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93" w:rsidRDefault="00455B93" w:rsidP="00052818"/>
    <w:p w:rsidR="00455B93" w:rsidRDefault="00455B93" w:rsidP="00052818">
      <w:r>
        <w:rPr>
          <w:noProof/>
          <w:lang w:eastAsia="tr-TR"/>
        </w:rPr>
        <w:pict>
          <v:shape id="Yuvarlatılmış Çapraz Köşeli Dikdörtgen 7" o:spid="_x0000_s1032" style="position:absolute;margin-left:-14.1pt;margin-top:27.05pt;width:273pt;height:48.75pt;z-index:251641344;visibility:visible;v-text-anchor:middle" coordsize="3467099,619125" o:spt="100" adj="-11796480,,5400" path="m103190,l3467099,r,l3467099,515935v,56990,-46200,103190,-103190,103190l,619125r,l,103190c,46200,46200,,103190,xe" fillcolor="gray">
            <v:fill color2="#d9d9d9" rotate="t" angle="180" colors="0 #bcbcbc;22938f #d0d0d0;1 #ededed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03190,0;3467099,0;3467099,0;3467099,515935;3363909,619125;0,619125;0,619125;0,103190;103190,0" o:connectangles="0,0,0,0,0,0,0,0,0" textboxrect="0,0,3467099,619125"/>
            <v:handles>
              <v:h position="@3,#0" polar="10800,10800"/>
              <v:h position="#2,#1" polar="10800,10800" radiusrange="0,10800"/>
            </v:handles>
            <v:textbox>
              <w:txbxContent>
                <w:p w:rsidR="00455B93" w:rsidRDefault="00455B93" w:rsidP="0048218C">
                  <w:pPr>
                    <w:jc w:val="center"/>
                  </w:pPr>
                  <w:r>
                    <w:t>Aşağıdaki cümleleri okuyun sonundaki kutularadoğru olanlar için (D),yanlış olanlar için (Y) yazın</w:t>
                  </w:r>
                </w:p>
              </w:txbxContent>
            </v:textbox>
          </v:shape>
        </w:pict>
      </w:r>
    </w:p>
    <w:p w:rsidR="00455B93" w:rsidRDefault="00455B93" w:rsidP="00052818"/>
    <w:p w:rsidR="00455B93" w:rsidRDefault="00455B93" w:rsidP="00052818"/>
    <w:p w:rsidR="00455B93" w:rsidRDefault="00455B93" w:rsidP="0048218C">
      <w:r>
        <w:rPr>
          <w:noProof/>
          <w:lang w:eastAsia="tr-TR"/>
        </w:rPr>
        <w:pict>
          <v:roundrect id="Yuvarlatılmış Dikdörtgen 9" o:spid="_x0000_s1033" style="position:absolute;margin-left:165.15pt;margin-top:15.45pt;width:24pt;height:21pt;z-index:251643392;visibility:visible;v-text-anchor:middle" arcsize="10923f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roundrect>
        </w:pict>
      </w:r>
      <w:r>
        <w:t>1-Okula gelirken ders programımıza uygun olarak araç-gereçlerimizi getirmeliyiz.</w:t>
      </w:r>
    </w:p>
    <w:p w:rsidR="00455B93" w:rsidRDefault="00455B93" w:rsidP="0048218C">
      <w:r>
        <w:rPr>
          <w:noProof/>
          <w:lang w:eastAsia="tr-TR"/>
        </w:rPr>
        <w:pict>
          <v:roundrect id="Yuvarlatılmış Dikdörtgen 10" o:spid="_x0000_s1034" style="position:absolute;margin-left:116.4pt;margin-top:15.15pt;width:24pt;height:21pt;z-index:251644416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t xml:space="preserve">2-Çevremizdeki arkadaşlarımız farklı yetenek ve becerilere sahiptirler. </w:t>
      </w:r>
    </w:p>
    <w:p w:rsidR="00455B93" w:rsidRDefault="00455B93" w:rsidP="0048218C">
      <w:r>
        <w:rPr>
          <w:noProof/>
          <w:lang w:eastAsia="tr-TR"/>
        </w:rPr>
        <w:pict>
          <v:roundrect id="Yuvarlatılmış Dikdörtgen 11" o:spid="_x0000_s1035" style="position:absolute;margin-left:59.4pt;margin-top:14.9pt;width:24pt;height:21pt;z-index:251645440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t>3-Kaba insanlarla daha çok arkadaşlık kurmalıyız.</w:t>
      </w:r>
    </w:p>
    <w:p w:rsidR="00455B93" w:rsidRDefault="00455B93" w:rsidP="0048218C">
      <w:r>
        <w:rPr>
          <w:noProof/>
          <w:lang w:eastAsia="tr-TR"/>
        </w:rPr>
        <w:pict>
          <v:roundrect id="Yuvarlatılmış Dikdörtgen 13" o:spid="_x0000_s1036" style="position:absolute;margin-left:195.9pt;margin-top:43.15pt;width:24pt;height:21pt;z-index:251647488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2" o:spid="_x0000_s1037" style="position:absolute;margin-left:60.9pt;margin-top:16.15pt;width:24pt;height:21pt;z-index:251646464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t>4-Bir arkadaşımızla konuşurken etrafa       bakmalıyız.</w:t>
      </w:r>
    </w:p>
    <w:p w:rsidR="00455B93" w:rsidRDefault="00455B93" w:rsidP="0048218C">
      <w:r>
        <w:rPr>
          <w:noProof/>
          <w:lang w:eastAsia="tr-TR"/>
        </w:rPr>
        <w:pict>
          <v:shape id="Yuvarlatılmış Çapraz Köşeli Dikdörtgen 8" o:spid="_x0000_s1038" style="position:absolute;margin-left:-20.1pt;margin-top:23.4pt;width:272.95pt;height:48.75pt;z-index:251642368;visibility:visible;v-text-anchor:middle" coordsize="3466465,619125" o:spt="100" adj="-11796480,,5400" path="m103190,l3466465,r,l3466465,515935v,56990,-46200,103190,-103190,103190l,619125r,l,103190c,46200,46200,,103190,xe" fillcolor="#bcbcbc">
            <v:fill color2="#ededed" rotate="t" angle="180" colors="0 #bcbcbc;22938f #d0d0d0;1 #ededed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03190,0;3466465,0;3466465,0;3466465,515935;3363275,619125;0,619125;0,619125;0,103190;103190,0" o:connectangles="0,0,0,0,0,0,0,0,0" textboxrect="0,0,3466465,619125"/>
            <v:handles>
              <v:h position="@3,#0" polar="10800,10800"/>
              <v:h position="#2,#1" polar="10800,10800" radiusrange="0,10800"/>
            </v:handles>
            <v:textbox>
              <w:txbxContent>
                <w:p w:rsidR="00455B93" w:rsidRDefault="00455B93" w:rsidP="003313DA">
                  <w:pPr>
                    <w:jc w:val="center"/>
                  </w:pPr>
                  <w:r>
                    <w:t>Aşağıdaki soruları okuyun sonundaki doğru olduğunun düşündüğünüz seçeneği işaretleyin.</w:t>
                  </w:r>
                </w:p>
              </w:txbxContent>
            </v:textbox>
          </v:shape>
        </w:pict>
      </w:r>
      <w:r>
        <w:t>5-Öğretmenimizi dikkatli dinlemeliyiz.</w:t>
      </w:r>
    </w:p>
    <w:p w:rsidR="00455B93" w:rsidRDefault="00455B93" w:rsidP="0048218C"/>
    <w:p w:rsidR="00455B93" w:rsidRDefault="00455B93" w:rsidP="00052818"/>
    <w:p w:rsidR="00455B93" w:rsidRDefault="00455B93" w:rsidP="003313DA">
      <w:pPr>
        <w:jc w:val="both"/>
      </w:pPr>
      <w:r>
        <w:t xml:space="preserve">1-Kantin sırasındasınız. Sonradan gelen bir arkadaşınız sizin önünüze geçti. Kendinizi nasıl </w:t>
      </w:r>
      <w:r w:rsidRPr="00867A61">
        <w:rPr>
          <w:b/>
          <w:bCs/>
          <w:u w:val="single"/>
        </w:rPr>
        <w:t>hissedersiniz?</w:t>
      </w:r>
    </w:p>
    <w:p w:rsidR="00455B93" w:rsidRDefault="00455B93" w:rsidP="003313DA">
      <w:pPr>
        <w:jc w:val="both"/>
      </w:pPr>
      <w:r>
        <w:t>A-)Mutlu</w:t>
      </w:r>
      <w:r>
        <w:tab/>
        <w:t>B-)Sevinçli</w:t>
      </w:r>
      <w:r>
        <w:tab/>
        <w:t>C-)Kızgın</w:t>
      </w:r>
    </w:p>
    <w:p w:rsidR="00455B93" w:rsidRDefault="00455B93" w:rsidP="003313DA">
      <w:pPr>
        <w:jc w:val="both"/>
      </w:pPr>
      <w:r>
        <w:t xml:space="preserve">2-Aşağıdaki ifadelerden hangisi demokratik bir tutum </w:t>
      </w:r>
      <w:r w:rsidRPr="00867A61">
        <w:rPr>
          <w:b/>
          <w:bCs/>
          <w:u w:val="single"/>
        </w:rPr>
        <w:t>değildir?</w:t>
      </w:r>
    </w:p>
    <w:p w:rsidR="00455B93" w:rsidRDefault="00455B93" w:rsidP="003313DA">
      <w:pPr>
        <w:jc w:val="both"/>
      </w:pPr>
      <w:r>
        <w:t xml:space="preserve">A-)Herkes istediğine oy verebilir. </w:t>
      </w:r>
      <w:r>
        <w:tab/>
      </w:r>
      <w:r>
        <w:tab/>
      </w:r>
      <w:r>
        <w:tab/>
        <w:t xml:space="preserve"> B-)Bazıları diğerlerinden daha üstündür.                   C-)Herkes eşittir.</w:t>
      </w:r>
    </w:p>
    <w:p w:rsidR="00455B93" w:rsidRDefault="00455B93" w:rsidP="003313DA">
      <w:pPr>
        <w:jc w:val="both"/>
      </w:pPr>
      <w:r>
        <w:t xml:space="preserve">3-)Bilgi yarışmasına katılan Ecem,Tunay ve Emircan yarışmayı kaybetti. Ecem üzüldü ve ağladı. Tunay sinirlendi ve bağırdı. Emircan kazanan arkadaşlarını tebrik etti. Bu olayda kimin davranışı </w:t>
      </w:r>
      <w:r w:rsidRPr="00183A70">
        <w:rPr>
          <w:b/>
          <w:bCs/>
          <w:u w:val="single"/>
        </w:rPr>
        <w:t>doğrudur?</w:t>
      </w:r>
    </w:p>
    <w:p w:rsidR="00455B93" w:rsidRDefault="00455B93" w:rsidP="003313DA">
      <w:pPr>
        <w:jc w:val="both"/>
      </w:pPr>
      <w:r>
        <w:t>A-)Emircan</w:t>
      </w:r>
      <w:r>
        <w:tab/>
        <w:t>B-)Tunay</w:t>
      </w:r>
      <w:r>
        <w:tab/>
        <w:t>C-)Ecem</w:t>
      </w:r>
    </w:p>
    <w:p w:rsidR="00455B93" w:rsidRDefault="00455B93" w:rsidP="003313DA">
      <w:pPr>
        <w:jc w:val="both"/>
      </w:pPr>
    </w:p>
    <w:p w:rsidR="00455B93" w:rsidRDefault="00455B93" w:rsidP="003313DA">
      <w:pPr>
        <w:jc w:val="both"/>
      </w:pPr>
    </w:p>
    <w:p w:rsidR="00455B93" w:rsidRDefault="00455B93" w:rsidP="003313DA">
      <w:pPr>
        <w:jc w:val="both"/>
      </w:pPr>
    </w:p>
    <w:p w:rsidR="00455B93" w:rsidRDefault="00455B93" w:rsidP="00867A61">
      <w:pPr>
        <w:jc w:val="both"/>
      </w:pPr>
      <w:r>
        <w:t xml:space="preserve">  </w:t>
      </w:r>
    </w:p>
    <w:p w:rsidR="00455B93" w:rsidRDefault="00455B93" w:rsidP="00867A61">
      <w:pPr>
        <w:jc w:val="both"/>
      </w:pPr>
      <w:r>
        <w:t xml:space="preserve">4-Taraflı davranışlar arkadaşlarımız ile olan ilişkileri olumsuz etkiler. Aşağıdakilerden hangisi </w:t>
      </w:r>
      <w:r w:rsidRPr="00183A70">
        <w:rPr>
          <w:b/>
          <w:bCs/>
          <w:u w:val="single"/>
        </w:rPr>
        <w:t>taraflı davranış değildir?</w:t>
      </w:r>
    </w:p>
    <w:p w:rsidR="00455B93" w:rsidRDefault="00455B93" w:rsidP="00B42267">
      <w:r>
        <w:t>A-)Paylaşımcı olmak.</w:t>
      </w:r>
      <w:r>
        <w:tab/>
        <w:t xml:space="preserve">                                                B-)İsim takmak.                                                        C-)Dışlamak.</w:t>
      </w:r>
    </w:p>
    <w:p w:rsidR="00455B93" w:rsidRDefault="00455B93" w:rsidP="00B42267">
      <w:r>
        <w:rPr>
          <w:noProof/>
          <w:lang w:eastAsia="tr-TR"/>
        </w:rPr>
        <w:pict>
          <v:rect id="Dikdörtgen 14" o:spid="_x0000_s1039" style="position:absolute;margin-left:11pt;margin-top:34.9pt;width:258.75pt;height:141.75pt;z-index:251648512;visibility:visible;v-text-anchor:middle" strokecolor="#f79646" strokeweight="2pt"/>
        </w:pict>
      </w:r>
      <w:r>
        <w:t xml:space="preserve">   5-Aşağıdaki krokiye göre </w:t>
      </w:r>
      <w:r w:rsidRPr="00183A70">
        <w:rPr>
          <w:b/>
          <w:bCs/>
          <w:u w:val="single"/>
        </w:rPr>
        <w:t>postanenin yeri nerededir?</w:t>
      </w:r>
    </w:p>
    <w:p w:rsidR="00455B93" w:rsidRDefault="00455B93" w:rsidP="00B42267">
      <w:r>
        <w:rPr>
          <w:noProof/>
          <w:lang w:eastAsia="tr-TR"/>
        </w:rPr>
        <w:pict>
          <v:rect id="Dikdörtgen 19" o:spid="_x0000_s1040" style="position:absolute;margin-left:173.75pt;margin-top:1.65pt;width:57.75pt;height:38.25pt;z-index:251651584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55B93" w:rsidRDefault="00455B93" w:rsidP="008B24A2">
                  <w:pPr>
                    <w:jc w:val="center"/>
                  </w:pPr>
                  <w:r>
                    <w:t>bakkal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41" style="position:absolute;margin-left:101.75pt;margin-top:1.65pt;width:57.75pt;height:38.25pt;z-index:251650560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55B93" w:rsidRDefault="00455B93" w:rsidP="008B24A2">
                  <w:pPr>
                    <w:jc w:val="center"/>
                  </w:pPr>
                  <w:r>
                    <w:t>okul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42" style="position:absolute;margin-left:27.5pt;margin-top:1.65pt;width:57.75pt;height:38.25pt;z-index:251649536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55B93" w:rsidRDefault="00455B93" w:rsidP="008B24A2">
                  <w:pPr>
                    <w:jc w:val="center"/>
                  </w:pPr>
                  <w:r>
                    <w:t>postane</w:t>
                  </w:r>
                </w:p>
              </w:txbxContent>
            </v:textbox>
          </v:rect>
        </w:pict>
      </w:r>
    </w:p>
    <w:p w:rsidR="00455B93" w:rsidRDefault="00455B93" w:rsidP="003313DA">
      <w:pPr>
        <w:jc w:val="both"/>
      </w:pPr>
      <w:r>
        <w:rPr>
          <w:noProof/>
          <w:lang w:eastAsia="tr-TR"/>
        </w:rPr>
        <w:pict>
          <v:rect id="Dikdörtgen 20" o:spid="_x0000_s1043" style="position:absolute;left:0;text-align:left;margin-left:27.5pt;margin-top:25.8pt;width:57.75pt;height:42pt;z-index:251652608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55B93" w:rsidRDefault="00455B93" w:rsidP="008B24A2">
                  <w:pPr>
                    <w:jc w:val="center"/>
                  </w:pPr>
                  <w:r>
                    <w:t>Sağlık ocağı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44" style="position:absolute;left:0;text-align:left;margin-left:173.75pt;margin-top:25.8pt;width:57.75pt;height:38.25pt;z-index:251654656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55B93" w:rsidRDefault="00455B93" w:rsidP="008B24A2">
                  <w:pPr>
                    <w:jc w:val="center"/>
                  </w:pPr>
                  <w:r>
                    <w:t>bakkal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45" style="position:absolute;left:0;text-align:left;margin-left:101.75pt;margin-top:25.8pt;width:57.75pt;height:38.25pt;z-index:251653632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55B93" w:rsidRDefault="00455B93" w:rsidP="008B24A2">
                  <w:pPr>
                    <w:jc w:val="center"/>
                  </w:pPr>
                  <w:r>
                    <w:t>eczane</w:t>
                  </w:r>
                </w:p>
              </w:txbxContent>
            </v:textbox>
          </v:rect>
        </w:pict>
      </w:r>
    </w:p>
    <w:p w:rsidR="00455B93" w:rsidRDefault="00455B93" w:rsidP="003313DA">
      <w:pPr>
        <w:jc w:val="both"/>
      </w:pPr>
    </w:p>
    <w:p w:rsidR="00455B93" w:rsidRDefault="00455B93" w:rsidP="00052818"/>
    <w:p w:rsidR="00455B93" w:rsidRDefault="00455B93" w:rsidP="00052818"/>
    <w:p w:rsidR="00455B93" w:rsidRDefault="00455B93" w:rsidP="008B24A2">
      <w:pPr>
        <w:ind w:left="195"/>
      </w:pPr>
      <w:r>
        <w:t xml:space="preserve">A-)Bakkalın karşısında.                                                 B-) Eczanenin arkasında.       </w:t>
      </w:r>
      <w:r>
        <w:tab/>
      </w:r>
      <w:r>
        <w:tab/>
      </w:r>
      <w:r>
        <w:tab/>
        <w:t xml:space="preserve">   C-)Okulun yanında Sağlık ocağının karşısında.</w:t>
      </w:r>
    </w:p>
    <w:p w:rsidR="00455B93" w:rsidRDefault="00455B93" w:rsidP="00A81D45">
      <w:r>
        <w:t xml:space="preserve">6-) Aşağıdaki davranışlardan hangisi </w:t>
      </w:r>
      <w:r w:rsidRPr="00183A70">
        <w:rPr>
          <w:b/>
          <w:bCs/>
          <w:u w:val="single"/>
        </w:rPr>
        <w:t>yanlıştır?</w:t>
      </w:r>
      <w:r>
        <w:t xml:space="preserve">A-)Kaybedince karşı tarafı kutlamak. </w:t>
      </w:r>
      <w:r>
        <w:tab/>
      </w:r>
      <w:r>
        <w:tab/>
        <w:t xml:space="preserve">         B-)Kaybedince kızıp, bağırmak.                                 C-)Kazanınca karşı tarafla alay etmemek.</w:t>
      </w:r>
    </w:p>
    <w:p w:rsidR="00455B93" w:rsidRDefault="00455B93" w:rsidP="00052818">
      <w:r>
        <w:t xml:space="preserve">  7-)Aşağıdakilerden hangisi tutumlu davranışa </w:t>
      </w:r>
      <w:r w:rsidRPr="00183A70">
        <w:rPr>
          <w:b/>
          <w:bCs/>
          <w:u w:val="single"/>
        </w:rPr>
        <w:t>örnektir?</w:t>
      </w:r>
    </w:p>
    <w:p w:rsidR="00455B93" w:rsidRDefault="00455B93" w:rsidP="00052818">
      <w:r>
        <w:t>A-) Suyu gerektiği kadar kullanmak.                                         B-)Gündüz evde lamba yakmak.                                     C-)Televizyonu sürekli açık tutmak.</w:t>
      </w:r>
    </w:p>
    <w:p w:rsidR="00455B93" w:rsidRDefault="00455B93" w:rsidP="00052818">
      <w:r>
        <w:t xml:space="preserve">  8-)Aşağıdakilerden hangisi sağlıklı bir içecek </w:t>
      </w:r>
      <w:r w:rsidRPr="00183A70">
        <w:rPr>
          <w:b/>
          <w:bCs/>
          <w:u w:val="single"/>
        </w:rPr>
        <w:t>değildir?</w:t>
      </w:r>
    </w:p>
    <w:p w:rsidR="00455B93" w:rsidRDefault="00455B93" w:rsidP="00052818">
      <w:r>
        <w:t xml:space="preserve"> A-)Ayran</w:t>
      </w:r>
      <w:r>
        <w:tab/>
        <w:t>B-)Kola</w:t>
      </w:r>
      <w:r>
        <w:tab/>
        <w:t>C-)Süt</w:t>
      </w:r>
    </w:p>
    <w:p w:rsidR="00455B93" w:rsidRDefault="00455B93" w:rsidP="00052818"/>
    <w:p w:rsidR="00455B93" w:rsidRDefault="00455B93" w:rsidP="00052818"/>
    <w:p w:rsidR="00455B93" w:rsidRDefault="00455B93" w:rsidP="00052818">
      <w:r>
        <w:rPr>
          <w:noProof/>
          <w:lang w:eastAsia="tr-TR"/>
        </w:rPr>
        <w:pict>
          <v:shape id="Yuvarlatılmış Çapraz Köşeli Dikdörtgen 23" o:spid="_x0000_s1046" style="position:absolute;margin-left:-22.35pt;margin-top:25.55pt;width:272.95pt;height:48.75pt;z-index:251655680;visibility:visible;v-text-anchor:middle" coordsize="3466465,619125" o:spt="100" adj="-11796480,,5400" path="m103190,l3466465,r,l3466465,515935v,56990,-46200,103190,-103190,103190l,619125r,l,103190c,46200,46200,,103190,xe" fillcolor="#bcbcbc">
            <v:fill color2="#ededed" rotate="t" angle="180" colors="0 #bcbcbc;22938f #d0d0d0;1 #ededed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03190,0;3466465,0;3466465,0;3466465,515935;3363275,619125;0,619125;0,619125;0,103190;103190,0" o:connectangles="0,0,0,0,0,0,0,0,0" textboxrect="0,0,3466465,619125"/>
            <v:handles>
              <v:h position="@3,#0" polar="10800,10800"/>
              <v:h position="#2,#1" polar="10800,10800" radiusrange="0,10800"/>
            </v:handles>
            <v:textbox>
              <w:txbxContent>
                <w:p w:rsidR="00455B93" w:rsidRDefault="00455B93" w:rsidP="00523D8A">
                  <w:pPr>
                    <w:jc w:val="center"/>
                  </w:pPr>
                  <w:r>
                    <w:t>Aşağıdaki cümlelerdeki boşlukları verilen kelimelerden uygun olanlarıyla tamalayınız.</w:t>
                  </w:r>
                </w:p>
              </w:txbxContent>
            </v:textbox>
          </v:shape>
        </w:pict>
      </w:r>
    </w:p>
    <w:p w:rsidR="00455B93" w:rsidRDefault="00455B93" w:rsidP="00052818"/>
    <w:p w:rsidR="00455B93" w:rsidRDefault="00455B93" w:rsidP="00052818"/>
    <w:p w:rsidR="00455B93" w:rsidRDefault="00455B93" w:rsidP="00052818">
      <w:r>
        <w:t>Dini – İlkyardım- Samsun’a – Cumhuriyet - Kroki</w:t>
      </w:r>
    </w:p>
    <w:p w:rsidR="00455B93" w:rsidRDefault="00455B93" w:rsidP="00052818">
      <w:r>
        <w:t>1.Kaza anında yapılan yardıma ____________ denir.</w:t>
      </w:r>
    </w:p>
    <w:p w:rsidR="00455B93" w:rsidRDefault="00455B93" w:rsidP="00052818">
      <w:r>
        <w:t>2.Bir yerin kuşbakışı görünüşünün kabataslak çizilmesine _____________ denir.</w:t>
      </w:r>
    </w:p>
    <w:p w:rsidR="00455B93" w:rsidRDefault="00455B93" w:rsidP="00052818">
      <w:r>
        <w:t>3.Ramazan ve kurban bayramı _________ bayramlarımızdır.</w:t>
      </w:r>
    </w:p>
    <w:p w:rsidR="00455B93" w:rsidRDefault="00455B93" w:rsidP="00052818">
      <w:r>
        <w:t>4.Her yıl 29 Ekim’de _______________ Bayramı’nı kutlarız.</w:t>
      </w:r>
    </w:p>
    <w:p w:rsidR="00455B93" w:rsidRDefault="00455B93" w:rsidP="00052818">
      <w:r>
        <w:t>5.Atatürk 19 Mayıs 1919’da ___________ çıktı.</w:t>
      </w:r>
    </w:p>
    <w:p w:rsidR="00455B93" w:rsidRDefault="00455B93" w:rsidP="00052818">
      <w:r>
        <w:rPr>
          <w:noProof/>
          <w:lang w:eastAsia="tr-TR"/>
        </w:rPr>
        <w:pict>
          <v:shape id="Yuvarlatılmış Çapraz Köşeli Dikdörtgen 24" o:spid="_x0000_s1047" style="position:absolute;margin-left:-22.35pt;margin-top:.4pt;width:272.95pt;height:28.5pt;z-index:251656704;visibility:visible;v-text-anchor:middle" coordsize="3466465,361950" o:spt="100" adj="-11796480,,5400" path="m60326,l3466465,r,l3466465,301624v,33317,-27009,60326,-60326,60326l,361950r,l,60326c,27009,27009,,60326,xe" fillcolor="#bcbcbc">
            <v:fill color2="#ededed" rotate="t" angle="180" colors="0 #bcbcbc;22938f #d0d0d0;1 #ededed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60326,0;3466465,0;3466465,0;3466465,301624;3406139,361950;0,361950;0,361950;0,60326;60326,0" o:connectangles="0,0,0,0,0,0,0,0,0" textboxrect="0,0,3466465,361950"/>
            <v:handles>
              <v:h position="@3,#0" polar="10800,10800"/>
              <v:h position="#2,#1" polar="10800,10800" radiusrange="0,10800"/>
            </v:handles>
            <v:textbox>
              <w:txbxContent>
                <w:p w:rsidR="00455B93" w:rsidRDefault="00455B93" w:rsidP="00BF02DD">
                  <w:pPr>
                    <w:jc w:val="center"/>
                  </w:pPr>
                  <w:r>
                    <w:t>Aşağıdaki soruları yanıtlayınız.</w:t>
                  </w:r>
                </w:p>
              </w:txbxContent>
            </v:textbox>
          </v:shape>
        </w:pict>
      </w:r>
    </w:p>
    <w:p w:rsidR="00455B93" w:rsidRDefault="00455B93" w:rsidP="000528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1.Atatürk’ün gittiği okulları sırasıyla yazınız. ______________________________________________________________________________________________________________________________________________________________________________________________</w:t>
      </w:r>
    </w:p>
    <w:p w:rsidR="00455B93" w:rsidRDefault="00455B93" w:rsidP="00052818">
      <w:r>
        <w:t>2.Bilinçli tüketici davranışlarından 3 tanesini yazın. __________________________________________________________________________________________________________________</w:t>
      </w:r>
    </w:p>
    <w:p w:rsidR="00455B93" w:rsidRDefault="00455B93" w:rsidP="00052818">
      <w:r>
        <w:t>3.Bilgi edinmemize yarayan araçlardan 5 tane yazın. ______________________________________________________________________________________________________________________________________________________________________________________________</w:t>
      </w:r>
    </w:p>
    <w:p w:rsidR="00455B93" w:rsidRDefault="00455B93" w:rsidP="00052818"/>
    <w:p w:rsidR="00455B93" w:rsidRDefault="00455B93" w:rsidP="00052818"/>
    <w:p w:rsidR="00455B93" w:rsidRDefault="00455B93" w:rsidP="00052818"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9" o:spid="_x0000_s1048" type="#_x0000_t15" style="position:absolute;margin-left:65.75pt;margin-top:25.7pt;width:160.5pt;height:32.25pt;rotation:180;z-index:251661824;visibility:visible;v-text-anchor:middle" adj="19430" strokecolor="#8064a2" strokeweight="2p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" o:spid="_x0000_s1049" type="#_x0000_t75" style="position:absolute;margin-left:13.25pt;margin-top:18.95pt;width:42pt;height:39.2pt;z-index:251658752;visibility:visible">
            <v:imagedata r:id="rId7" o:title=""/>
          </v:shape>
        </w:pict>
      </w:r>
      <w:r>
        <w:t xml:space="preserve">  4.Aşağıdaki trafik işaretlerinin anlamlarını yazın.</w:t>
      </w:r>
    </w:p>
    <w:p w:rsidR="00455B93" w:rsidRDefault="00455B93" w:rsidP="00052818"/>
    <w:p w:rsidR="00455B93" w:rsidRDefault="00455B93" w:rsidP="00052818">
      <w:r>
        <w:rPr>
          <w:noProof/>
          <w:lang w:eastAsia="tr-TR"/>
        </w:rPr>
        <w:pict>
          <v:shape id="Beşgen 30" o:spid="_x0000_s1050" type="#_x0000_t15" style="position:absolute;margin-left:65.75pt;margin-top:7.2pt;width:160.5pt;height:32.25pt;rotation:180;z-index:251662848;visibility:visible;v-text-anchor:middle" adj="19430" fillcolor="window" strokecolor="#8064a2" strokeweight="2pt"/>
        </w:pict>
      </w:r>
      <w:r>
        <w:rPr>
          <w:noProof/>
          <w:lang w:eastAsia="tr-TR"/>
        </w:rPr>
        <w:pict>
          <v:shape id="Resim 26" o:spid="_x0000_s1051" type="#_x0000_t75" style="position:absolute;margin-left:13.25pt;margin-top:7.2pt;width:39.75pt;height:39.05pt;z-index:251657728;visibility:visible">
            <v:imagedata r:id="rId8" o:title=""/>
          </v:shape>
        </w:pict>
      </w:r>
    </w:p>
    <w:p w:rsidR="00455B93" w:rsidRDefault="00455B93" w:rsidP="00052818">
      <w:r>
        <w:rPr>
          <w:noProof/>
          <w:lang w:eastAsia="tr-TR"/>
        </w:rPr>
        <w:pict>
          <v:shape id="Beşgen 31" o:spid="_x0000_s1052" type="#_x0000_t15" style="position:absolute;margin-left:65.75pt;margin-top:20.8pt;width:160.5pt;height:32.25pt;rotation:180;z-index:251663872;visibility:visible;v-text-anchor:middle" adj="19430" fillcolor="window" strokecolor="#8064a2" strokeweight="2pt"/>
        </w:pict>
      </w:r>
      <w:r>
        <w:rPr>
          <w:noProof/>
          <w:lang w:eastAsia="tr-TR"/>
        </w:rPr>
        <w:pict>
          <v:shape id="Resim 27" o:spid="_x0000_s1053" type="#_x0000_t75" style="position:absolute;margin-left:13.3pt;margin-top:22.3pt;width:40.5pt;height:35.5pt;z-index:251659776;visibility:visible">
            <v:imagedata r:id="rId9" o:title=""/>
          </v:shape>
        </w:pict>
      </w:r>
    </w:p>
    <w:p w:rsidR="00455B93" w:rsidRDefault="00455B93" w:rsidP="00052818"/>
    <w:p w:rsidR="00455B93" w:rsidRDefault="00455B93" w:rsidP="00052818">
      <w:r>
        <w:rPr>
          <w:noProof/>
          <w:lang w:eastAsia="tr-TR"/>
        </w:rPr>
        <w:pict>
          <v:shape id="Beşgen 32" o:spid="_x0000_s1054" type="#_x0000_t15" style="position:absolute;margin-left:65.75pt;margin-top:7.55pt;width:160.5pt;height:32.25pt;rotation:180;z-index:251664896;visibility:visible;v-text-anchor:middle" adj="19430" fillcolor="window" strokecolor="#8064a2" strokeweight="2pt"/>
        </w:pict>
      </w:r>
      <w:r>
        <w:rPr>
          <w:noProof/>
          <w:lang w:eastAsia="tr-TR"/>
        </w:rPr>
        <w:pict>
          <v:shape id="Resim 28" o:spid="_x0000_s1055" type="#_x0000_t75" style="position:absolute;margin-left:9.5pt;margin-top:7.55pt;width:46.05pt;height:40.5pt;z-index:251660800;visibility:visible">
            <v:imagedata r:id="rId10" o:title=""/>
          </v:shape>
        </w:pict>
      </w:r>
    </w:p>
    <w:p w:rsidR="00455B93" w:rsidRDefault="00455B93" w:rsidP="00052818"/>
    <w:p w:rsidR="00455B93" w:rsidRDefault="00455B93" w:rsidP="006D1A99">
      <w:pPr>
        <w:jc w:val="both"/>
      </w:pPr>
      <w:r>
        <w:t xml:space="preserve">  5.Size bugün okula gitmeyelim top oynamaya gidelim diyen bir arkadaşınıza ne cevap verirdiniz? Neden? ______________________________________________________________________________________________________________________________________________________________________________________________</w:t>
      </w:r>
    </w:p>
    <w:p w:rsidR="00455B93" w:rsidRDefault="00455B93" w:rsidP="006D1A99">
      <w:pPr>
        <w:jc w:val="both"/>
      </w:pPr>
      <w:r>
        <w:rPr>
          <w:noProof/>
          <w:lang w:eastAsia="tr-TR"/>
        </w:rPr>
        <w:pict>
          <v:shape id="Yuvarlatılmış Çapraz Köşeli Dikdörtgen 33" o:spid="_x0000_s1056" style="position:absolute;left:0;text-align:left;margin-left:9.5pt;margin-top:3pt;width:272.95pt;height:46.5pt;z-index:251665920;visibility:visible;v-text-anchor:middle" coordsize="3466465,590550" o:spt="100" adj="-11796480,,5400" path="m98427,l3466465,r,l3466465,492123v,54360,-44067,98427,-98427,98427l,590550r,l,98427c,44067,44067,,98427,xe" fillcolor="#bcbcbc">
            <v:fill color2="#ededed" rotate="t" angle="180" colors="0 #bcbcbc;22938f #d0d0d0;1 #ededed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98427,0;3466465,0;3466465,0;3466465,492123;3368038,590550;0,590550;0,590550;0,98427;98427,0" o:connectangles="0,0,0,0,0,0,0,0,0" textboxrect="0,0,3466465,590550"/>
            <v:handles>
              <v:h position="@3,#0" polar="10800,10800"/>
              <v:h position="#2,#1" polar="10800,10800" radiusrange="0,10800"/>
            </v:handles>
            <v:textbox>
              <w:txbxContent>
                <w:p w:rsidR="00455B93" w:rsidRDefault="00455B93" w:rsidP="007438B9">
                  <w:pPr>
                    <w:jc w:val="center"/>
                  </w:pPr>
                  <w:r>
                    <w:t>Aşağıdaki acil durumlarda aranacak kurum ve numarasını eşleştirin.</w:t>
                  </w:r>
                </w:p>
              </w:txbxContent>
            </v:textbox>
          </v:shape>
        </w:pict>
      </w:r>
    </w:p>
    <w:p w:rsidR="00455B93" w:rsidRDefault="00455B93" w:rsidP="00052818"/>
    <w:p w:rsidR="00455B93" w:rsidRDefault="00455B93" w:rsidP="00052818">
      <w:r>
        <w:rPr>
          <w:noProof/>
          <w:lang w:eastAsia="tr-TR"/>
        </w:rPr>
        <w:pict>
          <v:roundrect id="Yuvarlatılmış Dikdörtgen 39" o:spid="_x0000_s1057" style="position:absolute;margin-left:153.5pt;margin-top:13pt;width:84pt;height:25.5pt;z-index:251671040;visibility:visible;v-text-anchor:middle" arcsize="10923f" fillcolor="window" strokecolor="#8064a2" strokeweight="2pt">
            <v:textbox>
              <w:txbxContent>
                <w:p w:rsidR="00455B93" w:rsidRDefault="00455B93" w:rsidP="003E08CA">
                  <w:pPr>
                    <w:jc w:val="center"/>
                  </w:pPr>
                  <w:r>
                    <w:t>110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58" style="position:absolute;margin-left:13.25pt;margin-top:13pt;width:84pt;height:25.5pt;z-index:251666944;visibility:visible;v-text-anchor:middle" arcsize="10923f" strokecolor="#8064a2" strokeweight="2pt">
            <v:textbox>
              <w:txbxContent>
                <w:p w:rsidR="00455B93" w:rsidRDefault="00455B93" w:rsidP="003E08CA">
                  <w:pPr>
                    <w:jc w:val="center"/>
                  </w:pPr>
                  <w:r>
                    <w:t xml:space="preserve">Polis </w:t>
                  </w:r>
                </w:p>
              </w:txbxContent>
            </v:textbox>
          </v:roundrect>
        </w:pict>
      </w:r>
    </w:p>
    <w:p w:rsidR="00455B93" w:rsidRDefault="00455B93" w:rsidP="00052818">
      <w:r>
        <w:rPr>
          <w:noProof/>
          <w:lang w:eastAsia="tr-TR"/>
        </w:rPr>
        <w:pict>
          <v:roundrect id="Yuvarlatılmış Dikdörtgen 38" o:spid="_x0000_s1059" style="position:absolute;margin-left:13.25pt;margin-top:20.6pt;width:84pt;height:25.5pt;z-index:251670016;visibility:visible;v-text-anchor:middle" arcsize="10923f" fillcolor="window" strokecolor="#8064a2" strokeweight="2pt">
            <v:textbox>
              <w:txbxContent>
                <w:p w:rsidR="00455B93" w:rsidRDefault="00455B93" w:rsidP="003E08CA">
                  <w:pPr>
                    <w:jc w:val="center"/>
                  </w:pPr>
                  <w:r>
                    <w:t>Ambulans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60" style="position:absolute;margin-left:153.5pt;margin-top:20.6pt;width:84pt;height:25.5pt;z-index:251672064;visibility:visible;v-text-anchor:middle" arcsize="10923f" fillcolor="window" strokecolor="#8064a2" strokeweight="2pt">
            <v:textbox>
              <w:txbxContent>
                <w:p w:rsidR="00455B93" w:rsidRDefault="00455B93" w:rsidP="003E08CA">
                  <w:pPr>
                    <w:jc w:val="center"/>
                  </w:pPr>
                  <w:r>
                    <w:t>112</w:t>
                  </w:r>
                </w:p>
              </w:txbxContent>
            </v:textbox>
          </v:roundrect>
        </w:pict>
      </w:r>
    </w:p>
    <w:p w:rsidR="00455B93" w:rsidRDefault="00455B93" w:rsidP="00052818"/>
    <w:p w:rsidR="00455B93" w:rsidRDefault="00455B93" w:rsidP="00052818">
      <w:r>
        <w:rPr>
          <w:noProof/>
          <w:lang w:eastAsia="tr-TR"/>
        </w:rPr>
        <w:pict>
          <v:roundrect id="Yuvarlatılmış Dikdörtgen 37" o:spid="_x0000_s1061" style="position:absolute;margin-left:153.5pt;margin-top:4.35pt;width:84pt;height:25.5pt;z-index:251668992;visibility:visible;v-text-anchor:middle" arcsize="10923f" fillcolor="window" strokecolor="#8064a2" strokeweight="2pt">
            <v:textbox>
              <w:txbxContent>
                <w:p w:rsidR="00455B93" w:rsidRDefault="00455B93" w:rsidP="003E08CA">
                  <w:pPr>
                    <w:jc w:val="center"/>
                  </w:pPr>
                  <w:r>
                    <w:t>155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62" style="position:absolute;margin-left:13.25pt;margin-top:.6pt;width:84pt;height:25.5pt;z-index:251667968;visibility:visible;v-text-anchor:middle" arcsize="10923f" fillcolor="window" strokecolor="#8064a2" strokeweight="2pt">
            <v:textbox>
              <w:txbxContent>
                <w:p w:rsidR="00455B93" w:rsidRDefault="00455B93" w:rsidP="003E08CA">
                  <w:pPr>
                    <w:jc w:val="center"/>
                  </w:pPr>
                  <w:r>
                    <w:t>İtfaiye</w:t>
                  </w:r>
                </w:p>
              </w:txbxContent>
            </v:textbox>
          </v:roundrect>
        </w:pict>
      </w:r>
    </w:p>
    <w:p w:rsidR="00455B93" w:rsidRDefault="00455B93" w:rsidP="00052818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53" o:spid="_x0000_s1063" type="#_x0000_t63" style="position:absolute;margin-left:2.75pt;margin-top:9.75pt;width:171.75pt;height:81pt;z-index:251673088;visibility:visible;v-text-anchor:middle" adj="25783,10996" fillcolor="window" strokecolor="#4f81bd" strokeweight="2pt">
            <v:textbox>
              <w:txbxContent>
                <w:p w:rsidR="00455B93" w:rsidRPr="006B3431" w:rsidRDefault="00455B93" w:rsidP="00F30AA9">
                  <w:r w:rsidRPr="00C712A3">
                    <w:rPr>
                      <w:sz w:val="20"/>
                      <w:szCs w:val="20"/>
                    </w:rPr>
                    <w:t xml:space="preserve">Sınav bitti. Cevaplarımızı kontrol                       etmeyi </w:t>
                  </w:r>
                  <w:r>
                    <w:t>unutmayalım.</w:t>
                  </w:r>
                </w:p>
                <w:p w:rsidR="00455B93" w:rsidRDefault="00455B93" w:rsidP="00F30AA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1" o:spid="_x0000_s1064" type="#_x0000_t75" style="position:absolute;margin-left:197pt;margin-top:18pt;width:72.75pt;height:72.75pt;z-index:-251642368;visibility:visible">
            <v:imagedata r:id="rId11" o:title=""/>
          </v:shape>
        </w:pict>
      </w:r>
    </w:p>
    <w:p w:rsidR="00455B93" w:rsidRDefault="00455B93" w:rsidP="00052818"/>
    <w:p w:rsidR="00455B93" w:rsidRDefault="00455B93" w:rsidP="00052818"/>
    <w:p w:rsidR="00455B93" w:rsidRDefault="00455B93" w:rsidP="00052818"/>
    <w:p w:rsidR="00455B93" w:rsidRPr="00662FAD" w:rsidRDefault="00455B93" w:rsidP="00052818">
      <w:pPr>
        <w:rPr>
          <w:color w:val="C0C0C0"/>
          <w:sz w:val="16"/>
          <w:szCs w:val="16"/>
        </w:rPr>
      </w:pPr>
      <w:bookmarkStart w:id="0" w:name="_GoBack"/>
      <w:bookmarkEnd w:id="0"/>
      <w:r>
        <w:t xml:space="preserve"> </w:t>
      </w:r>
      <w:hyperlink r:id="rId12" w:history="1">
        <w:r w:rsidRPr="00662FAD">
          <w:rPr>
            <w:rStyle w:val="Hyperlink"/>
            <w:rFonts w:cs="Comic Sans MS"/>
            <w:color w:val="C0C0C0"/>
            <w:sz w:val="16"/>
            <w:szCs w:val="16"/>
          </w:rPr>
          <w:t>www.sorubak.com</w:t>
        </w:r>
      </w:hyperlink>
      <w:r w:rsidRPr="00662FAD">
        <w:rPr>
          <w:color w:val="C0C0C0"/>
          <w:sz w:val="16"/>
          <w:szCs w:val="16"/>
        </w:rPr>
        <w:t xml:space="preserve"> </w:t>
      </w:r>
    </w:p>
    <w:sectPr w:rsidR="00455B93" w:rsidRPr="00662FAD" w:rsidSect="00BD3F7C">
      <w:headerReference w:type="default" r:id="rId13"/>
      <w:footerReference w:type="default" r:id="rId14"/>
      <w:pgSz w:w="11906" w:h="16838"/>
      <w:pgMar w:top="567" w:right="567" w:bottom="567" w:left="567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B93" w:rsidRDefault="00455B93" w:rsidP="008A17DB">
      <w:pPr>
        <w:spacing w:after="0" w:line="240" w:lineRule="auto"/>
      </w:pPr>
      <w:r>
        <w:separator/>
      </w:r>
    </w:p>
  </w:endnote>
  <w:endnote w:type="continuationSeparator" w:id="0">
    <w:p w:rsidR="00455B93" w:rsidRDefault="00455B93" w:rsidP="008A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Ubuntu">
    <w:altName w:val="Segoe Script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B93" w:rsidRPr="00A0395B" w:rsidRDefault="00455B93" w:rsidP="00A0395B">
    <w:pPr>
      <w:pStyle w:val="Footer"/>
      <w:rPr>
        <w:rFonts w:ascii="Ubuntu" w:hAnsi="Ubuntu" w:cs="Ubuntu"/>
        <w:b/>
        <w:bCs/>
        <w:sz w:val="20"/>
        <w:szCs w:val="20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54" type="#_x0000_t75" style="position:absolute;margin-left:9pt;margin-top:-15.1pt;width:136.5pt;height:60pt;z-index:251658240;visibility:visible">
          <v:imagedata r:id="rId1" o:title=""/>
        </v:shape>
      </w:pict>
    </w:r>
    <w:r w:rsidRPr="00A0395B">
      <w:rPr>
        <w:rFonts w:ascii="Ubuntu" w:hAnsi="Ubuntu" w:cs="Ubuntu"/>
        <w:b/>
        <w:bCs/>
        <w:sz w:val="20"/>
        <w:szCs w:val="20"/>
      </w:rPr>
      <w:tab/>
      <w:t xml:space="preserve"> “Ne Mutlu Türk’üm Diyene!”      </w:t>
    </w:r>
    <w:r w:rsidRPr="00A0395B">
      <w:rPr>
        <w:rFonts w:ascii="Ubuntu" w:hAnsi="Ubuntu" w:cs="Ubuntu"/>
        <w:b/>
        <w:bCs/>
        <w:sz w:val="20"/>
        <w:szCs w:val="20"/>
      </w:rPr>
      <w:tab/>
      <w:t xml:space="preserve">M.Kemal ATATÜRK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B93" w:rsidRDefault="00455B93" w:rsidP="008A17DB">
      <w:pPr>
        <w:spacing w:after="0" w:line="240" w:lineRule="auto"/>
      </w:pPr>
      <w:r>
        <w:separator/>
      </w:r>
    </w:p>
  </w:footnote>
  <w:footnote w:type="continuationSeparator" w:id="0">
    <w:p w:rsidR="00455B93" w:rsidRDefault="00455B93" w:rsidP="008A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B93" w:rsidRDefault="00455B93">
    <w:pPr>
      <w:pStyle w:val="Header"/>
    </w:pPr>
    <w:r>
      <w:rPr>
        <w:noProof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Yukarı Şerit 4" o:spid="_x0000_s2049" type="#_x0000_t54" style="position:absolute;margin-left:122.4pt;margin-top:-18.15pt;width:287.25pt;height:57.75pt;z-index:251657216;visibility:visible;v-text-anchor:middle" adj="3426,18000" strokeweight="2pt">
          <v:textbox>
            <w:txbxContent>
              <w:p w:rsidR="00455B93" w:rsidRPr="0048218C" w:rsidRDefault="00455B93" w:rsidP="00D46D2B">
                <w:pPr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48218C">
                  <w:rPr>
                    <w:b/>
                    <w:bCs/>
                    <w:sz w:val="18"/>
                    <w:szCs w:val="18"/>
                  </w:rPr>
                  <w:t>3.SINIF HAYAT BİLGİSİ                1.TEMA SINAVI</w:t>
                </w:r>
              </w:p>
            </w:txbxContent>
          </v:textbox>
        </v:shape>
      </w:pict>
    </w: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3" o:spid="_x0000_s2050" type="#_x0000_t75" style="position:absolute;margin-left:-14.05pt;margin-top:-18.15pt;width:136.5pt;height:60pt;z-index:251656192;visibility:visible">
          <v:imagedata r:id="rId1" o:title=""/>
        </v:shape>
      </w:pict>
    </w:r>
    <w:r>
      <w:rPr>
        <w:noProof/>
        <w:lang w:eastAsia="tr-TR"/>
      </w:rPr>
      <w:pict>
        <v:shape id="Resim 2" o:spid="_x0000_s2051" type="#_x0000_t75" style="position:absolute;margin-left:409.65pt;margin-top:-18.15pt;width:136.5pt;height:60.05pt;z-index:251655168;visibility:visible">
          <v:imagedata r:id="rId1" o:title=""/>
        </v:shape>
      </w:pict>
    </w:r>
  </w:p>
  <w:p w:rsidR="00455B93" w:rsidRDefault="00455B93">
    <w:pPr>
      <w:pStyle w:val="Header"/>
    </w:pPr>
    <w:r>
      <w:rPr>
        <w:noProof/>
        <w:lang w:eastAsia="tr-TR"/>
      </w:rPr>
      <w:pict>
        <v:roundrect id="Yuvarlatılmış Dikdörtgen 6" o:spid="_x0000_s2052" style="position:absolute;margin-left:293.4pt;margin-top:34pt;width:252.75pt;height:25.5pt;z-index:251660288;visibility:visible;v-text-anchor:middle" arcsize="10923f" fillcolor="#a3c4ff" strokecolor="#4a7ebb">
          <v:fill color2="#e5eeff" rotate="t" angle="180" colors="0 #a3c4ff;22938f #bfd5ff;1 #e5eeff" focus="100%" type="gradient"/>
          <v:shadow on="t" color="black" opacity="24903f" origin=",.5" offset="0,.55556mm"/>
          <v:textbox>
            <w:txbxContent>
              <w:p w:rsidR="00455B93" w:rsidRDefault="00455B93" w:rsidP="0048218C">
                <w:pPr>
                  <w:jc w:val="center"/>
                </w:pPr>
                <w:r>
                  <w:t>ALDIĞI PUAN/NOT:_________/________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Yuvarlatılmış Dikdörtgen 5" o:spid="_x0000_s2053" style="position:absolute;margin-left:-14.1pt;margin-top:34pt;width:252.75pt;height:25.5pt;z-index:251659264;visibility:visible;v-text-anchor:middle" arcsize="10923f" fillcolor="#a7bfde" strokecolor="#4579b8">
          <v:fill color2="#e4ecf5" rotate="t" angle="180" colors="0 #a3c4ff;22938f #bfd5ff;1 #e5eeff" focus="100%" type="gradient"/>
          <v:shadow on="t" color="black" opacity="24903f" origin=",.5" offset="0,.55556mm"/>
          <v:textbox>
            <w:txbxContent>
              <w:p w:rsidR="00455B93" w:rsidRDefault="00455B93" w:rsidP="0048218C">
                <w:pPr>
                  <w:jc w:val="center"/>
                </w:pPr>
                <w:r>
                  <w:t>ADI-SOYADI:_______________________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461DD"/>
    <w:multiLevelType w:val="hybridMultilevel"/>
    <w:tmpl w:val="561CF1D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7C0216"/>
    <w:multiLevelType w:val="hybridMultilevel"/>
    <w:tmpl w:val="431CDCEC"/>
    <w:lvl w:ilvl="0" w:tplc="44C213C8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7DB"/>
    <w:rsid w:val="00052818"/>
    <w:rsid w:val="00090AC6"/>
    <w:rsid w:val="000C306B"/>
    <w:rsid w:val="00115035"/>
    <w:rsid w:val="00183A70"/>
    <w:rsid w:val="001E00E1"/>
    <w:rsid w:val="002F02B0"/>
    <w:rsid w:val="002F38E2"/>
    <w:rsid w:val="00302B9C"/>
    <w:rsid w:val="003313DA"/>
    <w:rsid w:val="00356564"/>
    <w:rsid w:val="0037760E"/>
    <w:rsid w:val="003E08CA"/>
    <w:rsid w:val="003E34EC"/>
    <w:rsid w:val="00402A2E"/>
    <w:rsid w:val="004050B9"/>
    <w:rsid w:val="00433126"/>
    <w:rsid w:val="004529AF"/>
    <w:rsid w:val="00455B93"/>
    <w:rsid w:val="0048218C"/>
    <w:rsid w:val="00491096"/>
    <w:rsid w:val="00496832"/>
    <w:rsid w:val="00523D8A"/>
    <w:rsid w:val="00562CA5"/>
    <w:rsid w:val="00662FAD"/>
    <w:rsid w:val="006B3431"/>
    <w:rsid w:val="006D1A99"/>
    <w:rsid w:val="007438B9"/>
    <w:rsid w:val="007A5C09"/>
    <w:rsid w:val="007F120F"/>
    <w:rsid w:val="00821046"/>
    <w:rsid w:val="00837A4D"/>
    <w:rsid w:val="008414EF"/>
    <w:rsid w:val="00867A61"/>
    <w:rsid w:val="00880E30"/>
    <w:rsid w:val="008A17DB"/>
    <w:rsid w:val="008B24A2"/>
    <w:rsid w:val="009D382A"/>
    <w:rsid w:val="009D392A"/>
    <w:rsid w:val="00A0395B"/>
    <w:rsid w:val="00A75DEF"/>
    <w:rsid w:val="00A81D45"/>
    <w:rsid w:val="00AB3575"/>
    <w:rsid w:val="00AB5C54"/>
    <w:rsid w:val="00B11375"/>
    <w:rsid w:val="00B42267"/>
    <w:rsid w:val="00BD3F7C"/>
    <w:rsid w:val="00BF02DD"/>
    <w:rsid w:val="00C444CE"/>
    <w:rsid w:val="00C712A3"/>
    <w:rsid w:val="00C911CE"/>
    <w:rsid w:val="00CA1B6B"/>
    <w:rsid w:val="00CB4B1B"/>
    <w:rsid w:val="00CE6CE0"/>
    <w:rsid w:val="00D40EE8"/>
    <w:rsid w:val="00D4664E"/>
    <w:rsid w:val="00D46D2B"/>
    <w:rsid w:val="00D87A60"/>
    <w:rsid w:val="00DE733E"/>
    <w:rsid w:val="00E32256"/>
    <w:rsid w:val="00E53600"/>
    <w:rsid w:val="00F30AA9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A60"/>
    <w:pPr>
      <w:spacing w:after="200" w:line="276" w:lineRule="auto"/>
    </w:pPr>
    <w:rPr>
      <w:rFonts w:cs="Comic Sans MS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17D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17D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A1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17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D3F7C"/>
    <w:rPr>
      <w:rFonts w:cs="Comic Sans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313DA"/>
    <w:pPr>
      <w:ind w:left="720"/>
    </w:pPr>
  </w:style>
  <w:style w:type="character" w:styleId="Hyperlink">
    <w:name w:val="Hyperlink"/>
    <w:basedOn w:val="DefaultParagraphFont"/>
    <w:uiPriority w:val="99"/>
    <w:rsid w:val="00662F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498</Words>
  <Characters>2840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mpanga</dc:creator>
  <cp:keywords/>
  <dc:description/>
  <cp:lastModifiedBy>edanur</cp:lastModifiedBy>
  <cp:revision>3</cp:revision>
  <cp:lastPrinted>2010-10-31T16:10:00Z</cp:lastPrinted>
  <dcterms:created xsi:type="dcterms:W3CDTF">2010-12-18T23:47:00Z</dcterms:created>
  <dcterms:modified xsi:type="dcterms:W3CDTF">2011-01-24T19:00:00Z</dcterms:modified>
</cp:coreProperties>
</file>